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C38" w:rsidRPr="004F0444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2608;visibility:visible" from="10.8pt,14.55pt" to="178.8pt,14.55pt"/>
        </w:pic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4F0444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</w:t>
      </w:r>
      <w:r>
        <w:rPr>
          <w:rFonts w:ascii="Times New Roman" w:hAnsi="Times New Roman" w:cs="Times New Roman"/>
          <w:sz w:val="26"/>
          <w:szCs w:val="26"/>
        </w:rPr>
        <w:t>c: 2014 – 2015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in;margin-top:9.3pt;width:135pt;height:1in;z-index:251658752" o:allowincell="f">
            <v:textbox style="mso-next-textbox:#_x0000_s1027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81pt;margin-top:9.3pt;width:279pt;height:1in;z-index:251659776" o:allowincell="f">
            <v:textbox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0;margin-top:9.3pt;width:81pt;height:1in;z-index:251657728" o:allowincell="f">
            <v:textbox style="mso-next-textbox:#_x0000_s1029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rPr>
          <w:rFonts w:ascii="Times New Roman" w:hAnsi="Times New Roman" w:cs="Times New Roman"/>
        </w:rPr>
      </w:pPr>
      <w:r w:rsidRPr="004F0444">
        <w:rPr>
          <w:rFonts w:ascii="Times New Roman" w:hAnsi="Times New Roman" w:cs="Times New Roman"/>
          <w:sz w:val="26"/>
          <w:szCs w:val="26"/>
        </w:rPr>
        <w:t xml:space="preserve">  Họ và tên: .....................................................................................Lớp: </w:t>
      </w:r>
      <w:r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Pr="004F044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4F0444">
        <w:rPr>
          <w:rFonts w:ascii="Times New Roman" w:hAnsi="Times New Roman" w:cs="Times New Roman"/>
          <w:sz w:val="26"/>
          <w:szCs w:val="26"/>
        </w:rPr>
        <w:t xml:space="preserve">........        </w:t>
      </w:r>
    </w:p>
    <w:p w:rsidR="00161C38" w:rsidRDefault="00161C38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161C38" w:rsidRDefault="00161C38" w:rsidP="00C64F8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(4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Từ các chữ số 0, 1, 3, 6, 7, 8, 9 có thể lập được bao nhiêu số tự nhiên thỏa:</w:t>
      </w:r>
    </w:p>
    <w:p w:rsidR="00161C38" w:rsidRDefault="00161C38" w:rsidP="00F738EA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Có </w:t>
      </w:r>
      <w:r w:rsidRPr="00F738EA">
        <w:rPr>
          <w:rFonts w:ascii="Times New Roman" w:hAnsi="Times New Roman" w:cs="Times New Roman"/>
          <w:sz w:val="26"/>
          <w:szCs w:val="26"/>
        </w:rPr>
        <w:t>4 chữ số</w:t>
      </w:r>
      <w:r>
        <w:rPr>
          <w:rFonts w:ascii="Times New Roman" w:hAnsi="Times New Roman" w:cs="Times New Roman"/>
          <w:sz w:val="26"/>
          <w:szCs w:val="26"/>
        </w:rPr>
        <w:t xml:space="preserve"> khác nhau.</w:t>
      </w:r>
    </w:p>
    <w:p w:rsidR="00161C38" w:rsidRPr="00F738EA" w:rsidRDefault="00161C38" w:rsidP="00F738EA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5 chữ số, trong đó phải có chữ số 1 hoặc 3.</w:t>
      </w:r>
    </w:p>
    <w:p w:rsidR="00161C38" w:rsidRDefault="00161C38" w:rsidP="00A872C5">
      <w:pPr>
        <w:spacing w:after="0" w:line="36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(4 điểm)</w:t>
      </w:r>
      <w:r>
        <w:rPr>
          <w:rFonts w:ascii="Times New Roman" w:hAnsi="Times New Roman" w:cs="Times New Roman"/>
          <w:sz w:val="26"/>
          <w:szCs w:val="26"/>
        </w:rPr>
        <w:t>: Một giỏ đựng 6 quả cam, 7 quả quýt và 3 quả chanh. Có bao nhiêu cách chọn ra 6 quả sao cho c</w:t>
      </w:r>
      <w:r w:rsidRPr="00A872C5">
        <w:rPr>
          <w:rFonts w:ascii="Times New Roman" w:hAnsi="Times New Roman" w:cs="Times New Roman"/>
          <w:sz w:val="26"/>
          <w:szCs w:val="26"/>
        </w:rPr>
        <w:t>ó đúng 3 quả cam</w:t>
      </w:r>
      <w:r>
        <w:rPr>
          <w:rFonts w:ascii="Times New Roman" w:hAnsi="Times New Roman" w:cs="Times New Roman"/>
          <w:sz w:val="26"/>
          <w:szCs w:val="26"/>
        </w:rPr>
        <w:t xml:space="preserve"> và 1 quả quýt?</w:t>
      </w:r>
    </w:p>
    <w:p w:rsidR="00161C38" w:rsidRPr="004F0444" w:rsidRDefault="00161C38" w:rsidP="004F0444">
      <w:pPr>
        <w:spacing w:after="0" w:line="24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 (2 điểm)</w:t>
      </w:r>
      <w:r>
        <w:rPr>
          <w:rFonts w:ascii="Times New Roman" w:hAnsi="Times New Roman" w:cs="Times New Roman"/>
          <w:sz w:val="26"/>
          <w:szCs w:val="26"/>
        </w:rPr>
        <w:t>: Có bao nhiêu cách dán 6 nhãn vở khác nhau vào 4 quyển vở khác nhau? Biết mỗi vở chỉ dán một nhãn.</w:t>
      </w:r>
    </w:p>
    <w:p w:rsidR="00161C38" w:rsidRPr="004F0444" w:rsidRDefault="00161C38" w:rsidP="004F0444">
      <w:pPr>
        <w:tabs>
          <w:tab w:val="left" w:pos="120"/>
          <w:tab w:val="left" w:leader="dot" w:pos="10920"/>
        </w:tabs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F0444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noProof/>
        </w:rPr>
        <w:pict>
          <v:line id="_x0000_s1030" style="position:absolute;z-index:251656704" from="6pt,7.75pt" to="6pt,411.4pt"/>
        </w:pict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3" o:spid="_x0000_s1031" style="position:absolute;z-index:251653632;visibility:visible" from="10.8pt,14.55pt" to="178.8pt,14.55pt"/>
        </w:pic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F0444">
        <w:rPr>
          <w:rFonts w:ascii="Times New Roman" w:hAnsi="Times New Roman" w:cs="Times New Roman"/>
          <w:b/>
          <w:bCs/>
          <w:sz w:val="24"/>
          <w:szCs w:val="24"/>
        </w:rPr>
        <w:t>KIỂM TRA 15 PHÚT KHỐI 11 THPT PHÂN BAN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</w:t>
      </w:r>
      <w:r>
        <w:rPr>
          <w:rFonts w:ascii="Times New Roman" w:hAnsi="Times New Roman" w:cs="Times New Roman"/>
          <w:sz w:val="26"/>
          <w:szCs w:val="26"/>
        </w:rPr>
        <w:t>c: 2014 – 2015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161C38" w:rsidRPr="001B4A9C" w:rsidRDefault="00161C38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shape id="_x0000_s1032" type="#_x0000_t202" style="position:absolute;left:0;text-align:left;margin-left:5in;margin-top:9.3pt;width:135pt;height:1in;z-index:251661824" o:allowincell="f">
            <v:textbox style="mso-next-textbox:#_x0000_s1032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81pt;margin-top:9.3pt;width:279pt;height:1in;z-index:251662848" o:allowincell="f">
            <v:textbox style="mso-next-textbox:#_x0000_s1033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0;margin-top:9.3pt;width:81pt;height:1in;z-index:251660800" o:allowincell="f">
            <v:textbox style="mso-next-textbox:#_x0000_s1034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4F0444">
      <w:pPr>
        <w:spacing w:line="240" w:lineRule="auto"/>
        <w:rPr>
          <w:rFonts w:ascii="Times New Roman" w:hAnsi="Times New Roman" w:cs="Times New Roman"/>
        </w:rPr>
      </w:pPr>
      <w:r w:rsidRPr="004F0444">
        <w:rPr>
          <w:rFonts w:ascii="Times New Roman" w:hAnsi="Times New Roman" w:cs="Times New Roman"/>
          <w:sz w:val="26"/>
          <w:szCs w:val="26"/>
        </w:rPr>
        <w:t xml:space="preserve">  Họ và tên: .....................................................................................Lớp: </w:t>
      </w:r>
      <w:r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Pr="004F0444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4F0444">
        <w:rPr>
          <w:rFonts w:ascii="Times New Roman" w:hAnsi="Times New Roman" w:cs="Times New Roman"/>
          <w:sz w:val="26"/>
          <w:szCs w:val="26"/>
        </w:rPr>
        <w:t xml:space="preserve">........        </w:t>
      </w:r>
    </w:p>
    <w:p w:rsidR="00161C38" w:rsidRDefault="00161C38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161C38" w:rsidRDefault="00161C38" w:rsidP="00C64F8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(4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Từ các chữ số 0, 1, 2, 4, 5, 6, 7, 9 có thể lập được bao nhiêu số tự nhiên thỏa:</w:t>
      </w:r>
    </w:p>
    <w:p w:rsidR="00161C38" w:rsidRDefault="00161C38" w:rsidP="005437B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5</w:t>
      </w:r>
      <w:r w:rsidRPr="005437B5">
        <w:rPr>
          <w:rFonts w:ascii="Times New Roman" w:hAnsi="Times New Roman" w:cs="Times New Roman"/>
          <w:sz w:val="26"/>
          <w:szCs w:val="26"/>
        </w:rPr>
        <w:t xml:space="preserve"> chữ</w:t>
      </w:r>
      <w:r>
        <w:rPr>
          <w:rFonts w:ascii="Times New Roman" w:hAnsi="Times New Roman" w:cs="Times New Roman"/>
          <w:sz w:val="26"/>
          <w:szCs w:val="26"/>
        </w:rPr>
        <w:t xml:space="preserve"> số.</w:t>
      </w:r>
    </w:p>
    <w:p w:rsidR="00161C38" w:rsidRPr="005437B5" w:rsidRDefault="00161C38" w:rsidP="005437B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4 chữ sốkhác nhau và chữ số tận cùng khác 6.</w:t>
      </w:r>
    </w:p>
    <w:p w:rsidR="00161C38" w:rsidRDefault="00161C38" w:rsidP="00A872C5">
      <w:pPr>
        <w:spacing w:after="0" w:line="36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(4 điểm)</w:t>
      </w:r>
      <w:r>
        <w:rPr>
          <w:rFonts w:ascii="Times New Roman" w:hAnsi="Times New Roman" w:cs="Times New Roman"/>
          <w:sz w:val="26"/>
          <w:szCs w:val="26"/>
        </w:rPr>
        <w:t>: Một hộp đựng 7 cây bút xanh,6 cây bút đỏ và 3 cây bút tím. Có bao nhiêu cách chọn ra 5 cây bút sao cho c</w:t>
      </w:r>
      <w:r w:rsidRPr="00A872C5">
        <w:rPr>
          <w:rFonts w:ascii="Times New Roman" w:hAnsi="Times New Roman" w:cs="Times New Roman"/>
          <w:sz w:val="26"/>
          <w:szCs w:val="26"/>
        </w:rPr>
        <w:t>ó đúng 2cây bút xanh</w:t>
      </w:r>
      <w:r>
        <w:rPr>
          <w:rFonts w:ascii="Times New Roman" w:hAnsi="Times New Roman" w:cs="Times New Roman"/>
          <w:sz w:val="26"/>
          <w:szCs w:val="26"/>
        </w:rPr>
        <w:t xml:space="preserve"> và 2 cây bút tím?</w:t>
      </w:r>
    </w:p>
    <w:p w:rsidR="00161C38" w:rsidRPr="00A872C5" w:rsidRDefault="00161C38" w:rsidP="00A872C5">
      <w:pPr>
        <w:spacing w:after="0" w:line="360" w:lineRule="auto"/>
        <w:ind w:left="284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 (2 điểm)</w:t>
      </w:r>
      <w:r>
        <w:rPr>
          <w:rFonts w:ascii="Times New Roman" w:hAnsi="Times New Roman" w:cs="Times New Roman"/>
          <w:sz w:val="26"/>
          <w:szCs w:val="26"/>
        </w:rPr>
        <w:t>: Có bao nhiêu cách cắm8bông hoa khác nhau vào 3 lọ hoa khác nhau? Biết mỗi lọ chỉ cắm một bông.</w:t>
      </w:r>
    </w:p>
    <w:p w:rsidR="00161C38" w:rsidRPr="004F0444" w:rsidRDefault="00161C38" w:rsidP="004F0444">
      <w:pPr>
        <w:tabs>
          <w:tab w:val="left" w:pos="120"/>
          <w:tab w:val="left" w:leader="dot" w:pos="10920"/>
        </w:tabs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F0444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noProof/>
        </w:rPr>
        <w:pict>
          <v:line id="_x0000_s1035" style="position:absolute;z-index:251654656" from="6pt,7.75pt" to="6pt,411.4pt"/>
        </w:pict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360" w:lineRule="auto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4F0444">
      <w:pPr>
        <w:tabs>
          <w:tab w:val="left" w:pos="120"/>
          <w:tab w:val="left" w:leader="dot" w:pos="11160"/>
        </w:tabs>
        <w:spacing w:line="240" w:lineRule="auto"/>
        <w:rPr>
          <w:rFonts w:ascii="Times New Roman" w:hAnsi="Times New Roman" w:cs="Times New Roman"/>
          <w:lang w:val="pt-BR"/>
        </w:rPr>
      </w:pPr>
      <w:r>
        <w:rPr>
          <w:noProof/>
        </w:rPr>
        <w:pict>
          <v:line id="_x0000_s1036" style="position:absolute;z-index:251655680" from="6pt,9pt" to="6pt,801pt"/>
        </w:pict>
      </w:r>
      <w:r w:rsidRPr="004F0444">
        <w:rPr>
          <w:rFonts w:ascii="Times New Roman" w:hAnsi="Times New Roman" w:cs="Times New Roman"/>
          <w:lang w:val="pt-BR"/>
        </w:rPr>
        <w:tab/>
      </w:r>
      <w:r>
        <w:rPr>
          <w:rFonts w:ascii="Times New Roman" w:hAnsi="Times New Roman" w:cs="Times New Roman"/>
          <w:lang w:val="pt-BR"/>
        </w:rPr>
        <w:tab/>
      </w:r>
      <w:r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A872C5">
        <w:rPr>
          <w:rFonts w:ascii="Times New Roman" w:hAnsi="Times New Roman" w:cs="Times New Roman"/>
          <w:sz w:val="26"/>
          <w:szCs w:val="26"/>
        </w:rPr>
        <w:br w:type="page"/>
      </w:r>
      <w:r>
        <w:rPr>
          <w:rFonts w:ascii="Times New Roman" w:hAnsi="Times New Roman" w:cs="Times New Roman"/>
          <w:sz w:val="26"/>
          <w:szCs w:val="26"/>
        </w:rPr>
        <w:t>Dap an 15 phut toan k11 lan 3.</w:t>
      </w:r>
    </w:p>
    <w:tbl>
      <w:tblPr>
        <w:tblW w:w="106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3"/>
        <w:gridCol w:w="3827"/>
        <w:gridCol w:w="4110"/>
        <w:gridCol w:w="1561"/>
      </w:tblGrid>
      <w:tr w:rsidR="00161C38" w:rsidRPr="00041BB5">
        <w:tc>
          <w:tcPr>
            <w:tcW w:w="1133" w:type="dxa"/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3827" w:type="dxa"/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 ĐỀ 1</w:t>
            </w:r>
          </w:p>
        </w:tc>
        <w:tc>
          <w:tcPr>
            <w:tcW w:w="4110" w:type="dxa"/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 ĐỀ 2</w:t>
            </w:r>
          </w:p>
        </w:tc>
        <w:tc>
          <w:tcPr>
            <w:tcW w:w="1561" w:type="dxa"/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Thang điểm</w:t>
            </w:r>
          </w:p>
        </w:tc>
      </w:tr>
      <w:tr w:rsidR="00161C38" w:rsidRPr="00041BB5">
        <w:trPr>
          <w:trHeight w:val="244"/>
        </w:trPr>
        <w:tc>
          <w:tcPr>
            <w:tcW w:w="1133" w:type="dxa"/>
            <w:vMerge w:val="restart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 điểm)</w:t>
            </w:r>
          </w:p>
        </w:tc>
        <w:tc>
          <w:tcPr>
            <w:tcW w:w="9498" w:type="dxa"/>
            <w:gridSpan w:val="3"/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a. (2 điểm)</w:t>
            </w:r>
          </w:p>
        </w:tc>
      </w:tr>
      <w:tr w:rsidR="00161C38" w:rsidRPr="00041BB5">
        <w:trPr>
          <w:trHeight w:val="709"/>
        </w:trPr>
        <w:tc>
          <w:tcPr>
            <w:tcW w:w="1133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Gọi số có 4 chữ số khác nhau là </w:t>
            </w:r>
            <w:r w:rsidRPr="00041BB5">
              <w:rPr>
                <w:rFonts w:eastAsia="Times New Roman" w:cs="Times New Roman"/>
                <w:position w:val="-6"/>
                <w:sz w:val="26"/>
                <w:szCs w:val="26"/>
              </w:rPr>
              <w:object w:dxaOrig="6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8.75pt" o:ole="">
                  <v:imagedata r:id="rId5" o:title=""/>
                </v:shape>
                <o:OLEObject Type="Embed" ProgID="Equation.DSMT4" ShapeID="_x0000_i1025" DrawAspect="Content" ObjectID="_1475489900" r:id="rId6"/>
              </w:object>
            </w:r>
          </w:p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a có 6 cách chọn.</w:t>
            </w:r>
          </w:p>
        </w:tc>
        <w:tc>
          <w:tcPr>
            <w:tcW w:w="4110" w:type="dxa"/>
            <w:tcBorders>
              <w:bottom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position w:val="-6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Gọi số có 6 chữ số là </w:t>
            </w:r>
            <w:r w:rsidRPr="00041BB5">
              <w:rPr>
                <w:rFonts w:eastAsia="Times New Roman" w:cs="Times New Roman"/>
                <w:position w:val="-6"/>
                <w:sz w:val="26"/>
                <w:szCs w:val="26"/>
              </w:rPr>
              <w:object w:dxaOrig="700" w:dyaOrig="360">
                <v:shape id="_x0000_i1026" type="#_x0000_t75" style="width:35.25pt;height:18.75pt" o:ole="">
                  <v:imagedata r:id="rId7" o:title=""/>
                </v:shape>
                <o:OLEObject Type="Embed" ProgID="Equation.DSMT4" ShapeID="_x0000_i1026" DrawAspect="Content" ObjectID="_1475489901" r:id="rId8"/>
              </w:object>
            </w:r>
          </w:p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a có 7 cách chọn.</w:t>
            </w:r>
          </w:p>
        </w:tc>
        <w:tc>
          <w:tcPr>
            <w:tcW w:w="1561" w:type="dxa"/>
            <w:tcBorders>
              <w:bottom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161C38" w:rsidRPr="00041BB5">
        <w:trPr>
          <w:trHeight w:val="270"/>
        </w:trPr>
        <w:tc>
          <w:tcPr>
            <w:tcW w:w="1133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b có 6 cách chọn.</w:t>
            </w:r>
          </w:p>
        </w:tc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b có 8 cách chọn.</w:t>
            </w:r>
          </w:p>
        </w:tc>
        <w:tc>
          <w:tcPr>
            <w:tcW w:w="15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161C38" w:rsidRPr="00041BB5">
        <w:trPr>
          <w:trHeight w:val="245"/>
        </w:trPr>
        <w:tc>
          <w:tcPr>
            <w:tcW w:w="1133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c có 5 cách chọn.</w:t>
            </w:r>
          </w:p>
        </w:tc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c có 8 cách chọn.</w:t>
            </w:r>
          </w:p>
        </w:tc>
        <w:tc>
          <w:tcPr>
            <w:tcW w:w="15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161C38" w:rsidRPr="00041BB5">
        <w:trPr>
          <w:trHeight w:val="130"/>
        </w:trPr>
        <w:tc>
          <w:tcPr>
            <w:tcW w:w="1133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d có 4 cách chọn.</w:t>
            </w:r>
          </w:p>
        </w:tc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d có 8 cách chọn.</w:t>
            </w:r>
          </w:p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e có 8 cách chọn.</w:t>
            </w:r>
          </w:p>
        </w:tc>
        <w:tc>
          <w:tcPr>
            <w:tcW w:w="15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161C38" w:rsidRPr="00041BB5">
        <w:trPr>
          <w:trHeight w:val="197"/>
        </w:trPr>
        <w:tc>
          <w:tcPr>
            <w:tcW w:w="1133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Vậy có thể lập được tất cả 6.6.5.4 = 720 số.</w:t>
            </w:r>
          </w:p>
        </w:tc>
        <w:tc>
          <w:tcPr>
            <w:tcW w:w="4110" w:type="dxa"/>
            <w:tcBorders>
              <w:top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Vậy có thể lập được tất cả 7.8.8.8.8 = 28672 số.</w:t>
            </w:r>
          </w:p>
        </w:tc>
        <w:tc>
          <w:tcPr>
            <w:tcW w:w="1561" w:type="dxa"/>
            <w:tcBorders>
              <w:top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161C38" w:rsidRPr="00041BB5">
        <w:trPr>
          <w:trHeight w:val="129"/>
        </w:trPr>
        <w:tc>
          <w:tcPr>
            <w:tcW w:w="1133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98" w:type="dxa"/>
            <w:gridSpan w:val="3"/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b. (2 điểm)</w:t>
            </w:r>
          </w:p>
        </w:tc>
      </w:tr>
      <w:tr w:rsidR="00161C38" w:rsidRPr="00041BB5">
        <w:trPr>
          <w:trHeight w:val="924"/>
        </w:trPr>
        <w:tc>
          <w:tcPr>
            <w:tcW w:w="1133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161C38" w:rsidRPr="00041BB5" w:rsidRDefault="00161C38" w:rsidP="00041BB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6" w:hanging="218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Lập số có 5 chữ số tùy ý: có </w:t>
            </w:r>
            <w:r w:rsidRPr="00041BB5">
              <w:rPr>
                <w:rFonts w:eastAsia="Times New Roman" w:cs="Times New Roman"/>
                <w:position w:val="-6"/>
                <w:sz w:val="26"/>
                <w:szCs w:val="26"/>
              </w:rPr>
              <w:object w:dxaOrig="1320" w:dyaOrig="380">
                <v:shape id="_x0000_i1027" type="#_x0000_t75" style="width:66pt;height:18.75pt" o:ole="">
                  <v:imagedata r:id="rId9" o:title=""/>
                </v:shape>
                <o:OLEObject Type="Embed" ProgID="Equation.DSMT4" ShapeID="_x0000_i1027" DrawAspect="Content" ObjectID="_1475489902" r:id="rId10"/>
              </w:objec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số.</w:t>
            </w:r>
          </w:p>
        </w:tc>
        <w:tc>
          <w:tcPr>
            <w:tcW w:w="4110" w:type="dxa"/>
            <w:tcBorders>
              <w:bottom w:val="dotted" w:sz="4" w:space="0" w:color="auto"/>
            </w:tcBorders>
          </w:tcPr>
          <w:p w:rsidR="00161C38" w:rsidRPr="00041BB5" w:rsidRDefault="00161C38" w:rsidP="00041BB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6" w:hanging="218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Trường hợp số có tận cùng bằng 0: có </w:t>
            </w:r>
            <w:r w:rsidRPr="00041BB5">
              <w:rPr>
                <w:rFonts w:eastAsia="Times New Roman" w:cs="Times New Roman"/>
                <w:position w:val="-12"/>
                <w:sz w:val="26"/>
                <w:szCs w:val="26"/>
              </w:rPr>
              <w:object w:dxaOrig="960" w:dyaOrig="440">
                <v:shape id="_x0000_i1028" type="#_x0000_t75" style="width:48pt;height:21.75pt" o:ole="">
                  <v:imagedata r:id="rId11" o:title=""/>
                </v:shape>
                <o:OLEObject Type="Embed" ProgID="Equation.DSMT4" ShapeID="_x0000_i1028" DrawAspect="Content" ObjectID="_1475489903" r:id="rId12"/>
              </w:objec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số</w:t>
            </w:r>
          </w:p>
        </w:tc>
        <w:tc>
          <w:tcPr>
            <w:tcW w:w="1561" w:type="dxa"/>
            <w:tcBorders>
              <w:bottom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161C38" w:rsidRPr="00041BB5">
        <w:trPr>
          <w:trHeight w:val="318"/>
        </w:trPr>
        <w:tc>
          <w:tcPr>
            <w:tcW w:w="1133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61C38" w:rsidRPr="00041BB5" w:rsidRDefault="00161C38" w:rsidP="00041BB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6" w:hanging="218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Lập số có 5 chữ số không có chữ số 1 và 3: có </w:t>
            </w:r>
            <w:r w:rsidRPr="00041BB5">
              <w:rPr>
                <w:rFonts w:eastAsia="Times New Roman" w:cs="Times New Roman"/>
                <w:position w:val="-6"/>
              </w:rPr>
              <w:object w:dxaOrig="1219" w:dyaOrig="380">
                <v:shape id="_x0000_i1029" type="#_x0000_t75" style="width:60pt;height:18.75pt" o:ole="">
                  <v:imagedata r:id="rId13" o:title=""/>
                </v:shape>
                <o:OLEObject Type="Embed" ProgID="Equation.DSMT4" ShapeID="_x0000_i1029" DrawAspect="Content" ObjectID="_1475489904" r:id="rId14"/>
              </w:objec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số.</w:t>
            </w:r>
          </w:p>
        </w:tc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161C38" w:rsidRPr="00041BB5" w:rsidRDefault="00161C38" w:rsidP="00041BB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6" w:hanging="218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Trường hợp số có tận cùng khác 0 và 6: có </w:t>
            </w:r>
            <w:r w:rsidRPr="00041BB5">
              <w:rPr>
                <w:rFonts w:eastAsia="Times New Roman" w:cs="Times New Roman"/>
                <w:position w:val="-6"/>
              </w:rPr>
              <w:object w:dxaOrig="1180" w:dyaOrig="380">
                <v:shape id="_x0000_i1030" type="#_x0000_t75" style="width:59.25pt;height:18.75pt" o:ole="">
                  <v:imagedata r:id="rId15" o:title=""/>
                </v:shape>
                <o:OLEObject Type="Embed" ProgID="Equation.DSMT4" ShapeID="_x0000_i1030" DrawAspect="Content" ObjectID="_1475489905" r:id="rId16"/>
              </w:objec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số.</w:t>
            </w:r>
          </w:p>
        </w:tc>
        <w:tc>
          <w:tcPr>
            <w:tcW w:w="15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61C38" w:rsidRPr="00041BB5">
        <w:trPr>
          <w:trHeight w:val="276"/>
        </w:trPr>
        <w:tc>
          <w:tcPr>
            <w:tcW w:w="1133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Vậy có thể lập được </w:t>
            </w:r>
            <w:r w:rsidRPr="00041BB5">
              <w:rPr>
                <w:rFonts w:eastAsia="Times New Roman" w:cs="Times New Roman"/>
                <w:position w:val="-6"/>
                <w:sz w:val="26"/>
                <w:szCs w:val="26"/>
              </w:rPr>
              <w:object w:dxaOrig="2160" w:dyaOrig="279">
                <v:shape id="_x0000_i1031" type="#_x0000_t75" style="width:108pt;height:14.25pt" o:ole="">
                  <v:imagedata r:id="rId17" o:title=""/>
                </v:shape>
                <o:OLEObject Type="Embed" ProgID="Equation.DSMT4" ShapeID="_x0000_i1031" DrawAspect="Content" ObjectID="_1475489906" r:id="rId18"/>
              </w:objec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số có chữ số 1 hoặc 3.</w:t>
            </w:r>
          </w:p>
        </w:tc>
        <w:tc>
          <w:tcPr>
            <w:tcW w:w="4110" w:type="dxa"/>
            <w:tcBorders>
              <w:top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Vậy có thể lập được </w:t>
            </w:r>
            <w:r w:rsidRPr="00041BB5">
              <w:rPr>
                <w:rFonts w:eastAsia="Times New Roman" w:cs="Times New Roman"/>
                <w:position w:val="-6"/>
                <w:sz w:val="26"/>
                <w:szCs w:val="26"/>
              </w:rPr>
              <w:object w:dxaOrig="1800" w:dyaOrig="279">
                <v:shape id="_x0000_i1032" type="#_x0000_t75" style="width:90pt;height:14.25pt" o:ole="">
                  <v:imagedata r:id="rId19" o:title=""/>
                </v:shape>
                <o:OLEObject Type="Embed" ProgID="Equation.DSMT4" ShapeID="_x0000_i1032" DrawAspect="Content" ObjectID="_1475489907" r:id="rId20"/>
              </w:objec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số có tận cùng khác 6.</w:t>
            </w:r>
          </w:p>
        </w:tc>
        <w:tc>
          <w:tcPr>
            <w:tcW w:w="1561" w:type="dxa"/>
            <w:tcBorders>
              <w:top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161C38" w:rsidRPr="00041BB5">
        <w:trPr>
          <w:trHeight w:val="729"/>
        </w:trPr>
        <w:tc>
          <w:tcPr>
            <w:tcW w:w="1133" w:type="dxa"/>
            <w:vMerge w:val="restart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 điểm)</w:t>
            </w:r>
          </w:p>
        </w:tc>
        <w:tc>
          <w:tcPr>
            <w:tcW w:w="3827" w:type="dxa"/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Chọn 3 quả cam trong 6 quả cam có </w:t>
            </w:r>
            <w:r w:rsidRPr="00041BB5">
              <w:rPr>
                <w:rFonts w:eastAsia="Times New Roman" w:cs="Times New Roman"/>
                <w:noProof/>
                <w:position w:val="-12"/>
                <w:sz w:val="26"/>
                <w:szCs w:val="26"/>
              </w:rPr>
              <w:object w:dxaOrig="360" w:dyaOrig="440">
                <v:shape id="_x0000_i1033" type="#_x0000_t75" style="width:18.75pt;height:21.75pt" o:ole="">
                  <v:imagedata r:id="rId21" o:title=""/>
                </v:shape>
                <o:OLEObject Type="Embed" ProgID="Equation.DSMT4" ShapeID="_x0000_i1033" DrawAspect="Content" ObjectID="_1475489908" r:id="rId22"/>
              </w:object>
            </w: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cách.</w:t>
            </w:r>
          </w:p>
        </w:tc>
        <w:tc>
          <w:tcPr>
            <w:tcW w:w="4110" w:type="dxa"/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Chọn 2 bút xanh trong 7 bút xanh có </w:t>
            </w:r>
            <w:r w:rsidRPr="00041BB5">
              <w:rPr>
                <w:rFonts w:eastAsia="Times New Roman" w:cs="Times New Roman"/>
                <w:noProof/>
                <w:position w:val="-12"/>
                <w:sz w:val="26"/>
                <w:szCs w:val="26"/>
              </w:rPr>
              <w:object w:dxaOrig="360" w:dyaOrig="440">
                <v:shape id="_x0000_i1034" type="#_x0000_t75" style="width:18.75pt;height:21.75pt" o:ole="">
                  <v:imagedata r:id="rId23" o:title=""/>
                </v:shape>
                <o:OLEObject Type="Embed" ProgID="Equation.DSMT4" ShapeID="_x0000_i1034" DrawAspect="Content" ObjectID="_1475489909" r:id="rId24"/>
              </w:object>
            </w: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cách.</w:t>
            </w:r>
          </w:p>
        </w:tc>
        <w:tc>
          <w:tcPr>
            <w:tcW w:w="1561" w:type="dxa"/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61C38" w:rsidRPr="00041BB5">
        <w:trPr>
          <w:trHeight w:val="614"/>
        </w:trPr>
        <w:tc>
          <w:tcPr>
            <w:tcW w:w="1133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Chọn 1 quả quýt trong 7 quả quýt có </w:t>
            </w:r>
            <w:r w:rsidRPr="00041BB5">
              <w:rPr>
                <w:rFonts w:eastAsia="Times New Roman" w:cs="Times New Roman"/>
                <w:noProof/>
                <w:position w:val="-12"/>
                <w:sz w:val="26"/>
                <w:szCs w:val="26"/>
              </w:rPr>
              <w:object w:dxaOrig="340" w:dyaOrig="440">
                <v:shape id="_x0000_i1035" type="#_x0000_t75" style="width:18pt;height:21.75pt" o:ole="">
                  <v:imagedata r:id="rId25" o:title=""/>
                </v:shape>
                <o:OLEObject Type="Embed" ProgID="Equation.DSMT4" ShapeID="_x0000_i1035" DrawAspect="Content" ObjectID="_1475489910" r:id="rId26"/>
              </w:object>
            </w: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cách.</w:t>
            </w:r>
          </w:p>
        </w:tc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Chọn 2 bút tím trong 3 bút tím có </w:t>
            </w:r>
            <w:r w:rsidRPr="00041BB5">
              <w:rPr>
                <w:rFonts w:eastAsia="Times New Roman" w:cs="Times New Roman"/>
                <w:noProof/>
                <w:position w:val="-12"/>
                <w:sz w:val="26"/>
                <w:szCs w:val="26"/>
              </w:rPr>
              <w:object w:dxaOrig="360" w:dyaOrig="440">
                <v:shape id="_x0000_i1036" type="#_x0000_t75" style="width:18.75pt;height:21.75pt" o:ole="">
                  <v:imagedata r:id="rId27" o:title=""/>
                </v:shape>
                <o:OLEObject Type="Embed" ProgID="Equation.DSMT4" ShapeID="_x0000_i1036" DrawAspect="Content" ObjectID="_1475489911" r:id="rId28"/>
              </w:object>
            </w: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cách.</w:t>
            </w:r>
          </w:p>
        </w:tc>
        <w:tc>
          <w:tcPr>
            <w:tcW w:w="15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61C38" w:rsidRPr="00041BB5">
        <w:trPr>
          <w:trHeight w:val="819"/>
        </w:trPr>
        <w:tc>
          <w:tcPr>
            <w:tcW w:w="1133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Chọn 2 quả chanh trong 3 quả chanh có </w:t>
            </w:r>
            <w:r w:rsidRPr="00041BB5">
              <w:rPr>
                <w:rFonts w:eastAsia="Times New Roman" w:cs="Times New Roman"/>
                <w:noProof/>
                <w:position w:val="-12"/>
                <w:sz w:val="26"/>
                <w:szCs w:val="26"/>
              </w:rPr>
              <w:object w:dxaOrig="360" w:dyaOrig="440">
                <v:shape id="_x0000_i1037" type="#_x0000_t75" style="width:18.75pt;height:21.75pt" o:ole="">
                  <v:imagedata r:id="rId29" o:title=""/>
                </v:shape>
                <o:OLEObject Type="Embed" ProgID="Equation.DSMT4" ShapeID="_x0000_i1037" DrawAspect="Content" ObjectID="_1475489912" r:id="rId30"/>
              </w:object>
            </w:r>
          </w:p>
        </w:tc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Chọn 1 bút đỏ trong 6 bút đỏ có </w:t>
            </w:r>
            <w:r w:rsidRPr="00041BB5">
              <w:rPr>
                <w:rFonts w:eastAsia="Times New Roman" w:cs="Times New Roman"/>
                <w:noProof/>
                <w:position w:val="-12"/>
                <w:sz w:val="26"/>
                <w:szCs w:val="26"/>
              </w:rPr>
              <w:object w:dxaOrig="340" w:dyaOrig="440">
                <v:shape id="_x0000_i1038" type="#_x0000_t75" style="width:18pt;height:21.75pt" o:ole="">
                  <v:imagedata r:id="rId31" o:title=""/>
                </v:shape>
                <o:OLEObject Type="Embed" ProgID="Equation.DSMT4" ShapeID="_x0000_i1038" DrawAspect="Content" ObjectID="_1475489913" r:id="rId32"/>
              </w:object>
            </w: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cách.</w:t>
            </w:r>
          </w:p>
        </w:tc>
        <w:tc>
          <w:tcPr>
            <w:tcW w:w="15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61C38" w:rsidRPr="00041BB5">
        <w:trPr>
          <w:trHeight w:val="230"/>
        </w:trPr>
        <w:tc>
          <w:tcPr>
            <w:tcW w:w="1133" w:type="dxa"/>
            <w:vMerge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Vậy có tất cả </w:t>
            </w:r>
            <w:r w:rsidRPr="00041BB5">
              <w:rPr>
                <w:rFonts w:eastAsia="Times New Roman" w:cs="Times New Roman"/>
                <w:noProof/>
                <w:position w:val="-12"/>
                <w:sz w:val="26"/>
                <w:szCs w:val="26"/>
              </w:rPr>
              <w:object w:dxaOrig="360" w:dyaOrig="440">
                <v:shape id="_x0000_i1039" type="#_x0000_t75" style="width:18.75pt;height:21.75pt" o:ole="">
                  <v:imagedata r:id="rId33" o:title=""/>
                </v:shape>
                <o:OLEObject Type="Embed" ProgID="Equation.DSMT4" ShapeID="_x0000_i1039" DrawAspect="Content" ObjectID="_1475489914" r:id="rId34"/>
              </w:object>
            </w: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>.</w:t>
            </w:r>
            <w:r w:rsidRPr="00041BB5">
              <w:rPr>
                <w:rFonts w:eastAsia="Times New Roman" w:cs="Times New Roman"/>
                <w:noProof/>
                <w:position w:val="-12"/>
                <w:sz w:val="26"/>
                <w:szCs w:val="26"/>
              </w:rPr>
              <w:object w:dxaOrig="700" w:dyaOrig="440">
                <v:shape id="_x0000_i1040" type="#_x0000_t75" style="width:36.75pt;height:21.75pt" o:ole="">
                  <v:imagedata r:id="rId35" o:title=""/>
                </v:shape>
                <o:OLEObject Type="Embed" ProgID="Equation.DSMT4" ShapeID="_x0000_i1040" DrawAspect="Content" ObjectID="_1475489915" r:id="rId36"/>
              </w:object>
            </w: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>= 420 cách chọn.</w:t>
            </w:r>
          </w:p>
        </w:tc>
        <w:tc>
          <w:tcPr>
            <w:tcW w:w="4110" w:type="dxa"/>
            <w:tcBorders>
              <w:top w:val="dotted" w:sz="4" w:space="0" w:color="auto"/>
            </w:tcBorders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Vậy có tất cả</w:t>
            </w:r>
            <w:r w:rsidRPr="00041BB5">
              <w:rPr>
                <w:rFonts w:eastAsia="Times New Roman" w:cs="Times New Roman"/>
                <w:noProof/>
                <w:position w:val="-12"/>
                <w:sz w:val="26"/>
                <w:szCs w:val="26"/>
              </w:rPr>
              <w:object w:dxaOrig="360" w:dyaOrig="440">
                <v:shape id="_x0000_i1041" type="#_x0000_t75" style="width:18.75pt;height:21.75pt" o:ole="">
                  <v:imagedata r:id="rId37" o:title=""/>
                </v:shape>
                <o:OLEObject Type="Embed" ProgID="Equation.DSMT4" ShapeID="_x0000_i1041" DrawAspect="Content" ObjectID="_1475489916" r:id="rId38"/>
              </w:object>
            </w:r>
            <w:r w:rsidRPr="00041BB5">
              <w:rPr>
                <w:rFonts w:eastAsia="Times New Roman" w:cs="Times New Roman"/>
                <w:noProof/>
                <w:position w:val="-12"/>
                <w:sz w:val="26"/>
                <w:szCs w:val="26"/>
              </w:rPr>
              <w:object w:dxaOrig="700" w:dyaOrig="440">
                <v:shape id="_x0000_i1042" type="#_x0000_t75" style="width:36.75pt;height:21.75pt" o:ole="">
                  <v:imagedata r:id="rId39" o:title=""/>
                </v:shape>
                <o:OLEObject Type="Embed" ProgID="Equation.DSMT4" ShapeID="_x0000_i1042" DrawAspect="Content" ObjectID="_1475489917" r:id="rId40"/>
              </w:object>
            </w:r>
            <w:r w:rsidRPr="00041BB5">
              <w:rPr>
                <w:rFonts w:ascii="Times New Roman" w:hAnsi="Times New Roman" w:cs="Times New Roman"/>
                <w:noProof/>
                <w:sz w:val="26"/>
                <w:szCs w:val="26"/>
              </w:rPr>
              <w:t>= 420 cách chọn.</w:t>
            </w:r>
          </w:p>
        </w:tc>
        <w:tc>
          <w:tcPr>
            <w:tcW w:w="1561" w:type="dxa"/>
            <w:tcBorders>
              <w:top w:val="dotted" w:sz="4" w:space="0" w:color="auto"/>
            </w:tcBorders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61C38" w:rsidRPr="00041BB5">
        <w:trPr>
          <w:trHeight w:val="402"/>
        </w:trPr>
        <w:tc>
          <w:tcPr>
            <w:tcW w:w="1133" w:type="dxa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</w:t>
            </w:r>
            <w:bookmarkStart w:id="0" w:name="_GoBack"/>
            <w:bookmarkEnd w:id="0"/>
            <w:r w:rsidRPr="00041B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3827" w:type="dxa"/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Số cách dán 6 nhãn vở khác nhau vào 4 quyển vở khác nhau là </w:t>
            </w:r>
            <w:r w:rsidRPr="00041BB5">
              <w:rPr>
                <w:rFonts w:eastAsia="Times New Roman" w:cs="Times New Roman"/>
                <w:position w:val="-12"/>
                <w:sz w:val="26"/>
                <w:szCs w:val="26"/>
              </w:rPr>
              <w:object w:dxaOrig="960" w:dyaOrig="440">
                <v:shape id="_x0000_i1043" type="#_x0000_t75" style="width:48pt;height:21.75pt" o:ole="">
                  <v:imagedata r:id="rId41" o:title=""/>
                </v:shape>
                <o:OLEObject Type="Embed" ProgID="Equation.DSMT4" ShapeID="_x0000_i1043" DrawAspect="Content" ObjectID="_1475489918" r:id="rId42"/>
              </w:objec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cách.</w:t>
            </w:r>
          </w:p>
        </w:tc>
        <w:tc>
          <w:tcPr>
            <w:tcW w:w="4110" w:type="dxa"/>
          </w:tcPr>
          <w:p w:rsidR="00161C38" w:rsidRPr="00041BB5" w:rsidRDefault="00161C38" w:rsidP="00041B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Số cách cắm 8 bông hoa khác nhau vào 3 lọ hoa khác nhau là </w:t>
            </w:r>
            <w:r w:rsidRPr="00041BB5">
              <w:rPr>
                <w:rFonts w:eastAsia="Times New Roman" w:cs="Times New Roman"/>
                <w:position w:val="-12"/>
                <w:sz w:val="26"/>
                <w:szCs w:val="26"/>
              </w:rPr>
              <w:object w:dxaOrig="940" w:dyaOrig="440">
                <v:shape id="_x0000_i1044" type="#_x0000_t75" style="width:47.25pt;height:21.75pt" o:ole="">
                  <v:imagedata r:id="rId43" o:title=""/>
                </v:shape>
                <o:OLEObject Type="Embed" ProgID="Equation.DSMT4" ShapeID="_x0000_i1044" DrawAspect="Content" ObjectID="_1475489919" r:id="rId44"/>
              </w:object>
            </w: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 xml:space="preserve"> cách.</w:t>
            </w:r>
          </w:p>
        </w:tc>
        <w:tc>
          <w:tcPr>
            <w:tcW w:w="1561" w:type="dxa"/>
            <w:vAlign w:val="center"/>
          </w:tcPr>
          <w:p w:rsidR="00161C38" w:rsidRPr="00041BB5" w:rsidRDefault="00161C38" w:rsidP="00041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BB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161C38" w:rsidRPr="001B4A9C" w:rsidRDefault="00161C38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61C38" w:rsidRPr="001B4A9C" w:rsidSect="004F0444">
      <w:pgSz w:w="11907" w:h="16840" w:code="9"/>
      <w:pgMar w:top="567" w:right="567" w:bottom="5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6397E"/>
    <w:multiLevelType w:val="hybridMultilevel"/>
    <w:tmpl w:val="60D89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E983512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956D40"/>
    <w:multiLevelType w:val="hybridMultilevel"/>
    <w:tmpl w:val="C4347C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AA57E5"/>
    <w:multiLevelType w:val="hybridMultilevel"/>
    <w:tmpl w:val="03A892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41BB5"/>
    <w:rsid w:val="000E76AA"/>
    <w:rsid w:val="001014F3"/>
    <w:rsid w:val="00107750"/>
    <w:rsid w:val="0014445D"/>
    <w:rsid w:val="001504E6"/>
    <w:rsid w:val="00161C38"/>
    <w:rsid w:val="001A1FEE"/>
    <w:rsid w:val="001B134C"/>
    <w:rsid w:val="001B4A9C"/>
    <w:rsid w:val="001D3926"/>
    <w:rsid w:val="00234E88"/>
    <w:rsid w:val="00255BF6"/>
    <w:rsid w:val="002628F8"/>
    <w:rsid w:val="002921FB"/>
    <w:rsid w:val="002B14E5"/>
    <w:rsid w:val="002D0DE4"/>
    <w:rsid w:val="002E1E03"/>
    <w:rsid w:val="00300601"/>
    <w:rsid w:val="003B5511"/>
    <w:rsid w:val="003C548D"/>
    <w:rsid w:val="003F1CF2"/>
    <w:rsid w:val="00401355"/>
    <w:rsid w:val="00416686"/>
    <w:rsid w:val="0043760D"/>
    <w:rsid w:val="00454F44"/>
    <w:rsid w:val="0049485A"/>
    <w:rsid w:val="004953F3"/>
    <w:rsid w:val="004D0C44"/>
    <w:rsid w:val="004D47A8"/>
    <w:rsid w:val="004F0444"/>
    <w:rsid w:val="004F68D3"/>
    <w:rsid w:val="00506BC6"/>
    <w:rsid w:val="005437B5"/>
    <w:rsid w:val="005A69CF"/>
    <w:rsid w:val="005D317B"/>
    <w:rsid w:val="005D73F2"/>
    <w:rsid w:val="00611259"/>
    <w:rsid w:val="00632297"/>
    <w:rsid w:val="006F0FC4"/>
    <w:rsid w:val="006F186E"/>
    <w:rsid w:val="00701C65"/>
    <w:rsid w:val="00740F18"/>
    <w:rsid w:val="00772101"/>
    <w:rsid w:val="00782B66"/>
    <w:rsid w:val="007D026D"/>
    <w:rsid w:val="00874D4E"/>
    <w:rsid w:val="00967407"/>
    <w:rsid w:val="00997541"/>
    <w:rsid w:val="009B619E"/>
    <w:rsid w:val="009C4FB0"/>
    <w:rsid w:val="00A1179A"/>
    <w:rsid w:val="00A26C07"/>
    <w:rsid w:val="00A54557"/>
    <w:rsid w:val="00A872C5"/>
    <w:rsid w:val="00AE511C"/>
    <w:rsid w:val="00AF16D3"/>
    <w:rsid w:val="00B01291"/>
    <w:rsid w:val="00B451B3"/>
    <w:rsid w:val="00B54821"/>
    <w:rsid w:val="00B57620"/>
    <w:rsid w:val="00B9027E"/>
    <w:rsid w:val="00BB5249"/>
    <w:rsid w:val="00BD429A"/>
    <w:rsid w:val="00C018D1"/>
    <w:rsid w:val="00C36F08"/>
    <w:rsid w:val="00C64F8D"/>
    <w:rsid w:val="00D15EDF"/>
    <w:rsid w:val="00D72280"/>
    <w:rsid w:val="00DA3801"/>
    <w:rsid w:val="00DD484A"/>
    <w:rsid w:val="00DE63E7"/>
    <w:rsid w:val="00DE77D2"/>
    <w:rsid w:val="00E23671"/>
    <w:rsid w:val="00F038BF"/>
    <w:rsid w:val="00F11BC1"/>
    <w:rsid w:val="00F738EA"/>
    <w:rsid w:val="00FA0C69"/>
    <w:rsid w:val="00FA5B5D"/>
    <w:rsid w:val="00FC2EFC"/>
    <w:rsid w:val="00FD4E2B"/>
    <w:rsid w:val="00FD64EC"/>
    <w:rsid w:val="00FE27E5"/>
    <w:rsid w:val="00FF2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82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4F0444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9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682</TotalTime>
  <Pages>3</Pages>
  <Words>500</Words>
  <Characters>2856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50</cp:revision>
  <cp:lastPrinted>2014-10-22T06:31:00Z</cp:lastPrinted>
  <dcterms:created xsi:type="dcterms:W3CDTF">2013-09-13T03:52:00Z</dcterms:created>
  <dcterms:modified xsi:type="dcterms:W3CDTF">2014-10-22T06:32:00Z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